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E6724" w:rsidTr="00FE6724" w14:paraId="277CC83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24" w:rsidRDefault="00FE6724" w14:paraId="5DDA399C" w14:textId="5F235E7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724" w:rsidRDefault="00FE6724" w14:paraId="17E10F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E6724" w:rsidRDefault="00FE6724" w14:paraId="301CAF0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E6724" w:rsidRDefault="00FE6724" w14:paraId="5773F10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E6724" w:rsidRDefault="00FE6724" w14:paraId="15F307B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FE6724" w:rsidP="00FE6724" w:rsidRDefault="00FE6724" w14:paraId="79197E5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E6724" w:rsidP="00FE6724" w:rsidRDefault="00FE6724" w14:paraId="62105DF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E6724" w:rsidP="00FE6724" w:rsidRDefault="00FE6724" w14:paraId="28F2AE5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St-2565/2019</w:t>
      </w:r>
    </w:p>
    <w:p w:rsidR="00FE6724" w:rsidP="00FE6724" w:rsidRDefault="00FE6724" w14:paraId="0116397D" w14:textId="77777777">
      <w:pPr>
        <w:tabs>
          <w:tab w:val="left" w:pos="709"/>
        </w:tabs>
      </w:pPr>
      <w:r>
        <w:t xml:space="preserve"> </w:t>
      </w:r>
    </w:p>
    <w:p w:rsidR="00FE6724" w:rsidP="00FE6724" w:rsidRDefault="00FE6724" w14:paraId="4CA81EA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E6724" w:rsidP="00FE6724" w:rsidRDefault="00FE6724" w14:paraId="68AC56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E6724" w:rsidP="00FE6724" w:rsidRDefault="00FE6724" w14:paraId="36736839" w14:textId="77777777">
      <w:pPr>
        <w:tabs>
          <w:tab w:val="left" w:pos="709"/>
        </w:tabs>
      </w:pPr>
    </w:p>
    <w:p w:rsidR="00FE6724" w:rsidP="00FE6724" w:rsidRDefault="00FE6724" w14:paraId="0472250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FE6724" w:rsidP="00FE6724" w:rsidRDefault="00FE6724" w14:paraId="2A04557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E6724" w:rsidP="00FE6724" w:rsidRDefault="00FE6724" w14:paraId="034F85BC" w14:textId="77777777">
      <w:pPr>
        <w:tabs>
          <w:tab w:val="left" w:pos="709"/>
        </w:tabs>
      </w:pPr>
    </w:p>
    <w:p w:rsidR="00FE6724" w:rsidP="00FE6724" w:rsidRDefault="00FE6724" w14:paraId="1CCA260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E6724" w:rsidP="00FE6724" w:rsidRDefault="00FE6724" w14:paraId="1222E01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E6724" w:rsidP="00FE6724" w:rsidRDefault="00FE6724" w14:paraId="5EFBF6F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E6724" w:rsidP="00FE6724" w:rsidRDefault="00FE6724" w14:paraId="033E8AC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E6724" w:rsidP="00FE6724" w:rsidRDefault="00FE6724" w14:paraId="115E7904" w14:textId="77777777">
      <w:pPr>
        <w:tabs>
          <w:tab w:val="left" w:pos="709"/>
        </w:tabs>
      </w:pPr>
    </w:p>
    <w:p w:rsidR="00FE6724" w:rsidP="00FE6724" w:rsidRDefault="00FE6724" w14:paraId="705552F0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E6724" w:rsidP="00FE6724" w:rsidRDefault="00FE6724" w14:paraId="145BB2C8" w14:textId="77777777">
      <w:pPr>
        <w:tabs>
          <w:tab w:val="left" w:pos="709"/>
        </w:tabs>
        <w:jc w:val="both"/>
      </w:pPr>
    </w:p>
    <w:p w:rsidR="00FE6724" w:rsidP="00FE6724" w:rsidRDefault="00FE6724" w14:paraId="1CE66439" w14:textId="77777777">
      <w:pPr>
        <w:tabs>
          <w:tab w:val="left" w:pos="709"/>
        </w:tabs>
      </w:pPr>
      <w:r>
        <w:t xml:space="preserve"> </w:t>
      </w:r>
      <w:r>
        <w:tab/>
        <w:t>17. St-2565/2019</w:t>
      </w:r>
    </w:p>
    <w:p w:rsidR="00FE6724" w:rsidP="00FE6724" w:rsidRDefault="00FE6724" w14:paraId="4D9F8FB6" w14:textId="77777777">
      <w:pPr>
        <w:tabs>
          <w:tab w:val="left" w:pos="709"/>
        </w:tabs>
      </w:pPr>
    </w:p>
    <w:p w:rsidR="00FE6724" w:rsidP="00FE6724" w:rsidRDefault="00FE6724" w14:paraId="7D590B0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E6724" w:rsidP="00FE6724" w:rsidRDefault="00FE6724" w14:paraId="5C08606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E6724" w:rsidP="00FE6724" w:rsidRDefault="00FE6724" w14:paraId="486677D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E6724" w:rsidP="00FE6724" w:rsidRDefault="00FE6724" w14:paraId="1E0FCCE5" w14:textId="77777777">
      <w:pPr>
        <w:tabs>
          <w:tab w:val="left" w:pos="709"/>
        </w:tabs>
        <w:ind w:firstLine="708"/>
        <w:jc w:val="both"/>
      </w:pPr>
    </w:p>
    <w:p w:rsidR="00FE6724" w:rsidP="00FE6724" w:rsidRDefault="00FE6724" w14:paraId="5F342E9A" w14:textId="77777777">
      <w:pPr>
        <w:tabs>
          <w:tab w:val="left" w:pos="709"/>
        </w:tabs>
        <w:jc w:val="both"/>
      </w:pPr>
      <w:r>
        <w:t xml:space="preserve">protiv </w:t>
      </w:r>
    </w:p>
    <w:p w:rsidR="00FE6724" w:rsidP="00FE6724" w:rsidRDefault="00FE6724" w14:paraId="6FECB9B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E6724" w:rsidP="00FE6724" w:rsidRDefault="00FE6724" w14:paraId="679E61CC" w14:textId="77777777">
      <w:pPr>
        <w:tabs>
          <w:tab w:val="left" w:pos="709"/>
        </w:tabs>
        <w:ind w:left="708"/>
        <w:jc w:val="both"/>
      </w:pPr>
      <w:r>
        <w:tab/>
        <w:t>WENG FASHION d.o.o., Zagreb, Avenija Dubrava 45, OIB: 78146370082</w:t>
      </w:r>
    </w:p>
    <w:p w:rsidR="00FE6724" w:rsidP="00FE6724" w:rsidRDefault="00FE6724" w14:paraId="421ABCBB" w14:textId="77777777">
      <w:pPr>
        <w:tabs>
          <w:tab w:val="left" w:pos="709"/>
        </w:tabs>
        <w:ind w:left="708"/>
        <w:jc w:val="both"/>
      </w:pPr>
    </w:p>
    <w:p w:rsidR="00FE6724" w:rsidP="00FE6724" w:rsidRDefault="00FE6724" w14:paraId="16C721C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E6724" w:rsidP="00FE6724" w:rsidRDefault="00FE6724" w14:paraId="7068CDCD" w14:textId="77777777">
      <w:pPr>
        <w:tabs>
          <w:tab w:val="left" w:pos="709"/>
        </w:tabs>
        <w:jc w:val="both"/>
      </w:pPr>
    </w:p>
    <w:p w:rsidR="00FE6724" w:rsidP="00FE6724" w:rsidRDefault="00FE6724" w14:paraId="7FAC15D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E6724" w:rsidP="00FE6724" w:rsidRDefault="00FE6724" w14:paraId="07D01B81" w14:textId="77777777">
      <w:pPr>
        <w:tabs>
          <w:tab w:val="left" w:pos="709"/>
        </w:tabs>
      </w:pPr>
    </w:p>
    <w:p w:rsidR="00FE6724" w:rsidP="00FE6724" w:rsidRDefault="00FE6724" w14:paraId="55BBD15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E6724" w:rsidP="00FE6724" w:rsidRDefault="00FE6724" w14:paraId="215B00A0" w14:textId="77777777">
      <w:pPr>
        <w:tabs>
          <w:tab w:val="left" w:pos="709"/>
        </w:tabs>
      </w:pPr>
    </w:p>
    <w:p w:rsidR="00FE6724" w:rsidP="00FE6724" w:rsidRDefault="00FE6724" w14:paraId="3B33C3E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E6724" w:rsidP="00FE6724" w:rsidRDefault="00FE6724" w14:paraId="4BF0581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E6724" w:rsidP="00FE6724" w:rsidRDefault="00FE6724" w14:paraId="5E6FD034" w14:textId="77777777">
      <w:pPr>
        <w:tabs>
          <w:tab w:val="left" w:pos="709"/>
        </w:tabs>
      </w:pPr>
    </w:p>
    <w:p w:rsidR="00FE6724" w:rsidP="00FE6724" w:rsidRDefault="00FE6724" w14:paraId="02934C0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3C3AF1" w14:textId="043C3AF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E6724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E67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672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672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672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672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E672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672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672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6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72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72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72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72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E672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7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72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004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St-2565/2019</izvorni_sadrzaj>
    <derivirana_varijabla naziv="DomainObject.Predmet.OznakaBroj_1">St-2565/2019</derivirana_varijabla>
  </DomainObject.Predmet.OznakaBroj>
  <DomainObject.Predmet.OznakaBrojOptuznogAkta>
    <izvorni_sadrzaj>04-06-19-4522</izvorni_sadrzaj>
    <derivirana_varijabla naziv="DomainObject.Predmet.OznakaBrojOptuznogAkta_1">04-06-19-4522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WENG FASHION d.o.o.</izvorni_sadrzaj>
    <derivirana_varijabla naziv="DomainObject.Predmet.ProtustrankaFormated_1">  WENG FASHION d.o.o.</derivirana_varijabla>
  </DomainObject.Predmet.ProtustrankaFormated>
  <DomainObject.Predmet.ProtustrankaFormatedOIB>
    <izvorni_sadrzaj>  WENG FASHION d.o.o., OIB 78146370082</izvorni_sadrzaj>
    <derivirana_varijabla naziv="DomainObject.Predmet.ProtustrankaFormatedOIB_1">  WENG FASHION d.o.o., OIB 78146370082</derivirana_varijabla>
  </DomainObject.Predmet.ProtustrankaFormatedOIB>
  <DomainObject.Predmet.ProtustrankaFormatedWithAdress>
    <izvorni_sadrzaj> WENG FASHION d.o.o., Avenija Dubrava 45, 10000 Zagreb</izvorni_sadrzaj>
    <derivirana_varijabla naziv="DomainObject.Predmet.ProtustrankaFormatedWithAdress_1"> WENG FASHION d.o.o., Avenija Dubrava 45, 10000 Zagreb</derivirana_varijabla>
  </DomainObject.Predmet.ProtustrankaFormatedWithAdress>
  <DomainObject.Predmet.ProtustrankaFormatedWithAdressOIB>
    <izvorni_sadrzaj> WENG FASHION d.o.o., OIB 78146370082, Avenija Dubrava 45, 10000 Zagreb</izvorni_sadrzaj>
    <derivirana_varijabla naziv="DomainObject.Predmet.ProtustrankaFormatedWithAdressOIB_1"> WENG FASHION d.o.o., OIB 78146370082, Avenija Dubrava 45, 10000 Zagreb</derivirana_varijabla>
  </DomainObject.Predmet.ProtustrankaFormatedWithAdressOIB>
  <DomainObject.Predmet.ProtustrankaWithAdress>
    <izvorni_sadrzaj>WENG FASHION d.o.o. Avenija Dubrava 45, 10000 Zagreb</izvorni_sadrzaj>
    <derivirana_varijabla naziv="DomainObject.Predmet.ProtustrankaWithAdress_1">WENG FASHION d.o.o. Avenija Dubrava 45, 10000 Zagreb</derivirana_varijabla>
  </DomainObject.Predmet.ProtustrankaWithAdress>
  <DomainObject.Predmet.ProtustrankaWithAdressOIB>
    <izvorni_sadrzaj>WENG FASHION d.o.o., OIB 78146370082, Avenija Dubrava 45, 10000 Zagreb</izvorni_sadrzaj>
    <derivirana_varijabla naziv="DomainObject.Predmet.ProtustrankaWithAdressOIB_1">WENG FASHION d.o.o., OIB 78146370082, Avenija Dubrava 45, 10000 Zagreb</derivirana_varijabla>
  </DomainObject.Predmet.ProtustrankaWithAdressOIB>
  <DomainObject.Predmet.ProtustrankaNazivFormated>
    <izvorni_sadrzaj>WENG FASHION d.o.o.</izvorni_sadrzaj>
    <derivirana_varijabla naziv="DomainObject.Predmet.ProtustrankaNazivFormated_1">WENG FASHION d.o.o.</derivirana_varijabla>
  </DomainObject.Predmet.ProtustrankaNazivFormated>
  <DomainObject.Predmet.ProtustrankaNazivFormatedOIB>
    <izvorni_sadrzaj>WENG FASHION d.o.o., OIB 78146370082</izvorni_sadrzaj>
    <derivirana_varijabla naziv="DomainObject.Predmet.ProtustrankaNazivFormatedOIB_1">WENG FASHION d.o.o., OIB 78146370082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WENG FASHION d.o.o.</item>
    </izvorni_sadrzaj>
    <derivirana_varijabla naziv="DomainObject.Predmet.ProtuStrankaListFormated_1">
      <item>WENG FASHION d.o.o.</item>
    </derivirana_varijabla>
  </DomainObject.Predmet.ProtuStrankaListFormated>
  <DomainObject.Predmet.ProtuStrankaListFormatedOIB>
    <izvorni_sadrzaj>
      <item>WENG FASHION d.o.o., OIB 78146370082</item>
    </izvorni_sadrzaj>
    <derivirana_varijabla naziv="DomainObject.Predmet.ProtuStrankaListFormatedOIB_1">
      <item>WENG FASHION d.o.o., OIB 78146370082</item>
    </derivirana_varijabla>
  </DomainObject.Predmet.ProtuStrankaListFormatedOIB>
  <DomainObject.Predmet.ProtuStrankaListFormatedWithAdress>
    <izvorni_sadrzaj>
      <item>WENG FASHION d.o.o., Avenija Dubrava 45, 10000 Zagreb</item>
    </izvorni_sadrzaj>
    <derivirana_varijabla naziv="DomainObject.Predmet.ProtuStrankaListFormatedWithAdress_1">
      <item>WENG FASHION d.o.o., Avenija Dubrava 45, 10000 Zagreb</item>
    </derivirana_varijabla>
  </DomainObject.Predmet.ProtuStrankaListFormatedWithAdress>
  <DomainObject.Predmet.ProtuStrankaListFormatedWithAdressOIB>
    <izvorni_sadrzaj>
      <item>WENG FASHION d.o.o., OIB 78146370082, Avenija Dubrava 45, 10000 Zagreb</item>
    </izvorni_sadrzaj>
    <derivirana_varijabla naziv="DomainObject.Predmet.ProtuStrankaListFormatedWithAdressOIB_1">
      <item>WENG FASHION d.o.o., OIB 78146370082, Avenija Dubrava 45, 10000 Zagreb</item>
    </derivirana_varijabla>
  </DomainObject.Predmet.ProtuStrankaListFormatedWithAdressOIB>
  <DomainObject.Predmet.ProtuStrankaListNazivFormated>
    <izvorni_sadrzaj>
      <item>WENG FASHION d.o.o.</item>
    </izvorni_sadrzaj>
    <derivirana_varijabla naziv="DomainObject.Predmet.ProtuStrankaListNazivFormated_1">
      <item>WENG FASHION d.o.o.</item>
    </derivirana_varijabla>
  </DomainObject.Predmet.ProtuStrankaListNazivFormated>
  <DomainObject.Predmet.ProtuStrankaListNazivFormatedOIB>
    <izvorni_sadrzaj>
      <item>WENG FASHION d.o.o., OIB 78146370082</item>
    </izvorni_sadrzaj>
    <derivirana_varijabla naziv="DomainObject.Predmet.ProtuStrankaListNazivFormatedOIB_1">
      <item>WENG FASHION d.o.o., OIB 78146370082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WENG FASHION d.o.o.</izvorni_sadrzaj>
    <derivirana_varijabla naziv="DomainObject.Predmet.ProtustrankaIDrugi_1">WENG FASHION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WENG FASHION d.o.o., OIB 78146370082, Avenija Dubrava 45, 10000 Zagreb</izvorni_sadrzaj>
    <derivirana_varijabla naziv="DomainObject.Predmet.ProtustrankaIDrugiAdressOIB_1">WENG FASHION d.o.o., OIB 78146370082, Avenija Dubrava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WENG FASHION d.o.o.</item>
      <item>Financijska agencija</item>
    </izvorni_sadrzaj>
    <derivirana_varijabla naziv="DomainObject.Predmet.SudioniciListNaziv_1">
      <item>WENG FASHION d.o.o.</item>
      <item>Financijska agencija</item>
    </derivirana_varijabla>
  </DomainObject.Predmet.SudioniciListNaziv>
  <DomainObject.Predmet.SudioniciListAdressOIB>
    <izvorni_sadrzaj>
      <item>WENG FASHION d.o.o., OIB 78146370082, Avenija Dubrava 45,10000 Zagreb</item>
      <item>Financijska agencija, OIB 85821130368, TRG SVIBANJSKIH ŽRTAVA 1995. 1,10000 Zagreb</item>
    </izvorni_sadrzaj>
    <derivirana_varijabla naziv="DomainObject.Predmet.SudioniciListAdressOIB_1">
      <item>WENG FASHION d.o.o., OIB 78146370082, Avenija Dubrava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78146370082</item>
      <item>, OIB 85821130368</item>
    </izvorni_sadrzaj>
    <derivirana_varijabla naziv="DomainObject.Predmet.SudioniciListNazivOIB_1">
      <item>, OIB 78146370082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